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1D2A" w:rsidRDefault="003E1D2A" w:rsidP="009C43C1">
      <w:pPr>
        <w:jc w:val="right"/>
        <w:rPr>
          <w:sz w:val="28"/>
          <w:szCs w:val="28"/>
        </w:rPr>
      </w:pPr>
      <w:r>
        <w:rPr>
          <w:sz w:val="28"/>
          <w:szCs w:val="28"/>
        </w:rPr>
        <w:t>ПРОЄКТ</w:t>
      </w:r>
    </w:p>
    <w:p w:rsidR="003E1D2A" w:rsidRPr="00434543" w:rsidRDefault="003E1D2A" w:rsidP="009C43C1">
      <w:pPr>
        <w:jc w:val="center"/>
        <w:rPr>
          <w:sz w:val="28"/>
          <w:szCs w:val="28"/>
        </w:rPr>
      </w:pPr>
      <w:r w:rsidRPr="00434543">
        <w:rPr>
          <w:sz w:val="28"/>
          <w:szCs w:val="28"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.95pt;height:51.05pt" o:ole="" fillcolor="window">
            <v:imagedata r:id="rId5" o:title=""/>
          </v:shape>
          <o:OLEObject Type="Embed" ProgID="Paint.Picture" ShapeID="_x0000_i1025" DrawAspect="Content" ObjectID="_1650794960" r:id="rId6"/>
        </w:object>
      </w:r>
    </w:p>
    <w:p w:rsidR="003E1D2A" w:rsidRPr="00434543" w:rsidRDefault="003E1D2A" w:rsidP="009C43C1">
      <w:pPr>
        <w:pStyle w:val="Caption"/>
        <w:rPr>
          <w:noProof w:val="0"/>
          <w:sz w:val="28"/>
          <w:szCs w:val="28"/>
          <w:lang w:val="uk-UA"/>
        </w:rPr>
      </w:pPr>
      <w:r w:rsidRPr="00434543">
        <w:rPr>
          <w:noProof w:val="0"/>
          <w:sz w:val="28"/>
          <w:szCs w:val="28"/>
          <w:lang w:val="uk-UA"/>
        </w:rPr>
        <w:t>УКРАЇНА</w:t>
      </w:r>
    </w:p>
    <w:p w:rsidR="003E1D2A" w:rsidRPr="00434543" w:rsidRDefault="003E1D2A" w:rsidP="009C43C1">
      <w:pPr>
        <w:pStyle w:val="Heading2"/>
        <w:spacing w:before="0" w:after="0"/>
        <w:jc w:val="center"/>
        <w:rPr>
          <w:rFonts w:ascii="Times New Roman" w:hAnsi="Times New Roman" w:cs="Times New Roman"/>
        </w:rPr>
      </w:pPr>
      <w:r w:rsidRPr="00434543">
        <w:rPr>
          <w:rFonts w:ascii="Times New Roman" w:hAnsi="Times New Roman" w:cs="Times New Roman"/>
        </w:rPr>
        <w:t>Пологівська районна рада</w:t>
      </w:r>
    </w:p>
    <w:p w:rsidR="003E1D2A" w:rsidRPr="00434543" w:rsidRDefault="003E1D2A" w:rsidP="009C43C1">
      <w:pPr>
        <w:jc w:val="center"/>
        <w:rPr>
          <w:b/>
          <w:i/>
          <w:sz w:val="28"/>
          <w:szCs w:val="28"/>
        </w:rPr>
      </w:pPr>
      <w:r w:rsidRPr="00434543">
        <w:rPr>
          <w:b/>
          <w:i/>
          <w:sz w:val="28"/>
          <w:szCs w:val="28"/>
        </w:rPr>
        <w:t>Запорізької області</w:t>
      </w:r>
    </w:p>
    <w:p w:rsidR="003E1D2A" w:rsidRPr="00434543" w:rsidRDefault="003E1D2A" w:rsidP="009C43C1">
      <w:pPr>
        <w:jc w:val="center"/>
        <w:rPr>
          <w:b/>
          <w:i/>
          <w:sz w:val="28"/>
          <w:szCs w:val="28"/>
        </w:rPr>
      </w:pPr>
      <w:r w:rsidRPr="00434543">
        <w:rPr>
          <w:b/>
          <w:i/>
          <w:sz w:val="28"/>
          <w:szCs w:val="28"/>
        </w:rPr>
        <w:t xml:space="preserve"> сьомого скликання</w:t>
      </w:r>
    </w:p>
    <w:p w:rsidR="003E1D2A" w:rsidRPr="00434543" w:rsidRDefault="003E1D2A" w:rsidP="009C43C1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сорок дев’ята  чергова </w:t>
      </w:r>
      <w:r w:rsidRPr="00434543">
        <w:rPr>
          <w:b/>
          <w:i/>
          <w:sz w:val="28"/>
          <w:szCs w:val="28"/>
        </w:rPr>
        <w:t>сесія</w:t>
      </w:r>
    </w:p>
    <w:p w:rsidR="003E1D2A" w:rsidRDefault="003E1D2A" w:rsidP="009C43C1">
      <w:pPr>
        <w:pStyle w:val="Heading1"/>
        <w:jc w:val="center"/>
        <w:rPr>
          <w:i/>
          <w:szCs w:val="28"/>
        </w:rPr>
      </w:pPr>
      <w:r w:rsidRPr="00434543">
        <w:rPr>
          <w:i/>
          <w:szCs w:val="28"/>
        </w:rPr>
        <w:t>Р і ш е н н я</w:t>
      </w:r>
    </w:p>
    <w:p w:rsidR="003E1D2A" w:rsidRPr="00447EB8" w:rsidRDefault="003E1D2A" w:rsidP="00447EB8">
      <w:bookmarkStart w:id="0" w:name="_GoBack"/>
      <w:bookmarkEnd w:id="0"/>
    </w:p>
    <w:p w:rsidR="003E1D2A" w:rsidRDefault="003E1D2A" w:rsidP="00FF72D5">
      <w:pPr>
        <w:rPr>
          <w:sz w:val="28"/>
          <w:szCs w:val="28"/>
        </w:rPr>
      </w:pPr>
      <w:r>
        <w:rPr>
          <w:sz w:val="28"/>
          <w:szCs w:val="28"/>
        </w:rPr>
        <w:t>__________ 2020 року</w:t>
      </w:r>
      <w:r w:rsidRPr="00434543">
        <w:rPr>
          <w:sz w:val="28"/>
          <w:szCs w:val="28"/>
        </w:rPr>
        <w:t xml:space="preserve">                                                                         №</w:t>
      </w:r>
      <w:r>
        <w:rPr>
          <w:sz w:val="28"/>
          <w:szCs w:val="28"/>
        </w:rPr>
        <w:t>___</w:t>
      </w:r>
    </w:p>
    <w:p w:rsidR="003E1D2A" w:rsidRPr="00434543" w:rsidRDefault="003E1D2A" w:rsidP="00FF72D5">
      <w:pPr>
        <w:rPr>
          <w:sz w:val="28"/>
          <w:szCs w:val="28"/>
          <w:u w:val="single"/>
        </w:rPr>
      </w:pPr>
    </w:p>
    <w:p w:rsidR="003E1D2A" w:rsidRDefault="003E1D2A" w:rsidP="009C43C1">
      <w:pPr>
        <w:jc w:val="both"/>
      </w:pPr>
    </w:p>
    <w:p w:rsidR="003E1D2A" w:rsidRPr="009C43C1" w:rsidRDefault="003E1D2A" w:rsidP="009C43C1">
      <w:pPr>
        <w:spacing w:line="240" w:lineRule="exac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 внесення змін до фінансового плану комунального некомерційного  підприємства «Пологівська багатопрофільна лікарня інтенсивного лікування» Пологівської районної ради Запорізької області на 2020 рік</w:t>
      </w:r>
    </w:p>
    <w:p w:rsidR="003E1D2A" w:rsidRDefault="003E1D2A" w:rsidP="009C43C1">
      <w:pPr>
        <w:jc w:val="both"/>
        <w:rPr>
          <w:color w:val="000000"/>
          <w:sz w:val="28"/>
          <w:szCs w:val="28"/>
        </w:rPr>
      </w:pPr>
    </w:p>
    <w:p w:rsidR="003E1D2A" w:rsidRDefault="003E1D2A" w:rsidP="009C43C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Відповідно до Закону України «Про місцеве самоврядування в Україні»,</w:t>
      </w:r>
      <w:r>
        <w:rPr>
          <w:color w:val="000000"/>
          <w:sz w:val="28"/>
          <w:szCs w:val="28"/>
          <w:shd w:val="clear" w:color="auto" w:fill="FFFFFF"/>
        </w:rPr>
        <w:t xml:space="preserve">  наказу міністерства економічного розвитку та торгівлі України від 02.03.2015 року № 205 «</w:t>
      </w:r>
      <w:r>
        <w:rPr>
          <w:sz w:val="28"/>
          <w:szCs w:val="28"/>
        </w:rPr>
        <w:t>Про затвердження Порядку складання, затвердження та контролю виконання фінансового плану суб’єкта господарювання державного сектору економіки», рішення Пологівської районної ради від  20.12.2019 року №7,</w:t>
      </w:r>
      <w:r>
        <w:rPr>
          <w:sz w:val="28"/>
        </w:rPr>
        <w:t xml:space="preserve"> «Про затвердження  Порядку складання, затвердження та контролю виконання фінансового плану комунального некомерційного підприємства  «Пологівська БЛІЛ»  Пологівської районної ради Запорізької області», </w:t>
      </w:r>
      <w:r>
        <w:rPr>
          <w:color w:val="000000"/>
          <w:sz w:val="28"/>
          <w:szCs w:val="28"/>
          <w:shd w:val="clear" w:color="auto" w:fill="FFFFFF"/>
        </w:rPr>
        <w:t>Пологівська районна рада Запорізької області</w:t>
      </w:r>
      <w:r>
        <w:rPr>
          <w:sz w:val="28"/>
          <w:szCs w:val="28"/>
        </w:rPr>
        <w:t xml:space="preserve"> вирішила: </w:t>
      </w:r>
    </w:p>
    <w:p w:rsidR="003E1D2A" w:rsidRDefault="003E1D2A" w:rsidP="009C43C1">
      <w:pPr>
        <w:ind w:firstLine="708"/>
        <w:jc w:val="both"/>
        <w:rPr>
          <w:sz w:val="28"/>
          <w:szCs w:val="28"/>
        </w:rPr>
      </w:pPr>
    </w:p>
    <w:p w:rsidR="003E1D2A" w:rsidRPr="009D5BA7" w:rsidRDefault="003E1D2A" w:rsidP="009D5BA7">
      <w:pPr>
        <w:pStyle w:val="ListParagraph"/>
        <w:numPr>
          <w:ilvl w:val="0"/>
          <w:numId w:val="4"/>
        </w:numPr>
        <w:ind w:left="0" w:firstLine="567"/>
        <w:jc w:val="both"/>
        <w:rPr>
          <w:sz w:val="28"/>
          <w:szCs w:val="28"/>
        </w:rPr>
      </w:pPr>
      <w:r w:rsidRPr="009D5BA7">
        <w:rPr>
          <w:sz w:val="28"/>
          <w:szCs w:val="28"/>
        </w:rPr>
        <w:t xml:space="preserve">Внести зміни до фінансового плану комунального некомерційного підприємства «Пологівська багатопрофільна лікарня інтенсивного лікування» Пологівської районної ради Запорізької області, що затверджений рішенням Пологівської районної ради від 20.12.2019 року № 8 «Про затвердження фінансового плану комунального некомерційного підприємства «Пологівська БЛІЛ» Пологівської районної ради Запорізької області на 2020 рік» </w:t>
      </w:r>
      <w:r>
        <w:rPr>
          <w:sz w:val="28"/>
          <w:szCs w:val="28"/>
        </w:rPr>
        <w:t xml:space="preserve">та викласти Додаток 1 у новій редакції </w:t>
      </w:r>
      <w:r w:rsidRPr="009D5BA7">
        <w:rPr>
          <w:sz w:val="28"/>
          <w:szCs w:val="28"/>
        </w:rPr>
        <w:t xml:space="preserve">(додається). </w:t>
      </w:r>
    </w:p>
    <w:p w:rsidR="003E1D2A" w:rsidRDefault="003E1D2A" w:rsidP="009D5BA7">
      <w:pPr>
        <w:pStyle w:val="ListParagraph"/>
        <w:numPr>
          <w:ilvl w:val="0"/>
          <w:numId w:val="4"/>
        </w:numPr>
        <w:ind w:left="0" w:firstLine="567"/>
        <w:jc w:val="both"/>
        <w:rPr>
          <w:bCs/>
          <w:color w:val="000000"/>
          <w:kern w:val="2"/>
          <w:sz w:val="28"/>
          <w:szCs w:val="28"/>
        </w:rPr>
      </w:pPr>
      <w:r w:rsidRPr="009D5BA7">
        <w:rPr>
          <w:bCs/>
          <w:color w:val="000000"/>
          <w:kern w:val="2"/>
          <w:sz w:val="28"/>
          <w:szCs w:val="28"/>
        </w:rPr>
        <w:t>Головному лікарю  КНП «Пологівська БЛІЛ» інформувати районну раду про виконання фінансового плану підприємства.</w:t>
      </w:r>
    </w:p>
    <w:p w:rsidR="003E1D2A" w:rsidRDefault="003E1D2A" w:rsidP="009D5BA7">
      <w:pPr>
        <w:pStyle w:val="ListParagraph"/>
        <w:numPr>
          <w:ilvl w:val="0"/>
          <w:numId w:val="4"/>
        </w:numPr>
        <w:ind w:left="0" w:firstLine="567"/>
        <w:jc w:val="both"/>
        <w:rPr>
          <w:bCs/>
          <w:color w:val="000000"/>
          <w:kern w:val="2"/>
          <w:sz w:val="28"/>
          <w:szCs w:val="28"/>
        </w:rPr>
      </w:pPr>
      <w:r>
        <w:rPr>
          <w:color w:val="000000"/>
          <w:sz w:val="28"/>
          <w:szCs w:val="28"/>
        </w:rPr>
        <w:t>Контроль за виконанням рішення покласти на постійну комісію районної ради з питань промислової політики, бюджету та управління об’єктами спільної власності територіальних громад.</w:t>
      </w:r>
    </w:p>
    <w:p w:rsidR="003E1D2A" w:rsidRPr="00CB4554" w:rsidRDefault="003E1D2A" w:rsidP="00CB4554">
      <w:pPr>
        <w:jc w:val="both"/>
        <w:rPr>
          <w:bCs/>
          <w:color w:val="000000"/>
          <w:kern w:val="2"/>
          <w:sz w:val="28"/>
          <w:szCs w:val="28"/>
        </w:rPr>
      </w:pPr>
    </w:p>
    <w:p w:rsidR="003E1D2A" w:rsidRDefault="003E1D2A" w:rsidP="009C43C1">
      <w:pPr>
        <w:jc w:val="both"/>
        <w:rPr>
          <w:sz w:val="28"/>
          <w:szCs w:val="28"/>
        </w:rPr>
      </w:pPr>
      <w:r>
        <w:rPr>
          <w:sz w:val="28"/>
          <w:szCs w:val="28"/>
        </w:rPr>
        <w:t>Голова ради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О.П.Покутній</w:t>
      </w:r>
    </w:p>
    <w:p w:rsidR="003E1D2A" w:rsidRDefault="003E1D2A" w:rsidP="009C43C1">
      <w:pPr>
        <w:jc w:val="both"/>
        <w:rPr>
          <w:sz w:val="28"/>
          <w:szCs w:val="28"/>
        </w:rPr>
      </w:pPr>
    </w:p>
    <w:p w:rsidR="003E1D2A" w:rsidRPr="001573B1" w:rsidRDefault="003E1D2A" w:rsidP="006142D2">
      <w:pPr>
        <w:spacing w:line="240" w:lineRule="exact"/>
        <w:jc w:val="both"/>
      </w:pPr>
      <w:r>
        <w:t>Проє</w:t>
      </w:r>
      <w:r w:rsidRPr="001573B1">
        <w:t xml:space="preserve">кт рішення підготовлений </w:t>
      </w:r>
    </w:p>
    <w:p w:rsidR="003E1D2A" w:rsidRDefault="003E1D2A" w:rsidP="006142D2">
      <w:pPr>
        <w:spacing w:line="240" w:lineRule="exact"/>
        <w:jc w:val="both"/>
      </w:pPr>
      <w:r>
        <w:t>КНП «Пологівська БЛІЛ» Пологівської</w:t>
      </w:r>
    </w:p>
    <w:p w:rsidR="003E1D2A" w:rsidRPr="001573B1" w:rsidRDefault="003E1D2A" w:rsidP="006142D2">
      <w:pPr>
        <w:spacing w:line="240" w:lineRule="exact"/>
        <w:jc w:val="both"/>
      </w:pPr>
      <w:r>
        <w:t xml:space="preserve">районної ради </w:t>
      </w:r>
    </w:p>
    <w:p w:rsidR="003E1D2A" w:rsidRPr="001573B1" w:rsidRDefault="003E1D2A" w:rsidP="006142D2">
      <w:pPr>
        <w:jc w:val="both"/>
      </w:pPr>
      <w:r w:rsidRPr="001573B1">
        <w:t xml:space="preserve">Головний </w:t>
      </w:r>
      <w:r>
        <w:t xml:space="preserve">лікар                                        </w:t>
      </w:r>
      <w:r>
        <w:tab/>
      </w:r>
      <w:r>
        <w:tab/>
      </w:r>
      <w:r>
        <w:tab/>
      </w:r>
      <w:r>
        <w:tab/>
        <w:t>Р.В. Кравченко</w:t>
      </w:r>
    </w:p>
    <w:p w:rsidR="003E1D2A" w:rsidRPr="001573B1" w:rsidRDefault="003E1D2A" w:rsidP="006142D2">
      <w:pPr>
        <w:jc w:val="both"/>
      </w:pPr>
      <w:r w:rsidRPr="001573B1">
        <w:t>Аркуш погодження додається.</w:t>
      </w:r>
    </w:p>
    <w:sectPr w:rsidR="003E1D2A" w:rsidRPr="001573B1" w:rsidSect="00447EB8">
      <w:pgSz w:w="11906" w:h="16838"/>
      <w:pgMar w:top="426" w:right="1134" w:bottom="70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3D296B"/>
    <w:multiLevelType w:val="hybridMultilevel"/>
    <w:tmpl w:val="1ADEFEAC"/>
    <w:lvl w:ilvl="0" w:tplc="1C6A5F0E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">
    <w:nsid w:val="6027049A"/>
    <w:multiLevelType w:val="hybridMultilevel"/>
    <w:tmpl w:val="F55C8706"/>
    <w:lvl w:ilvl="0" w:tplc="9A146284">
      <w:start w:val="1"/>
      <w:numFmt w:val="decimal"/>
      <w:lvlText w:val="%1."/>
      <w:lvlJc w:val="left"/>
      <w:pPr>
        <w:ind w:left="177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3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09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  <w:rPr>
        <w:rFonts w:cs="Times New Roman"/>
      </w:rPr>
    </w:lvl>
  </w:abstractNum>
  <w:abstractNum w:abstractNumId="2">
    <w:nsid w:val="6DA34A83"/>
    <w:multiLevelType w:val="multilevel"/>
    <w:tmpl w:val="C1C2C1AE"/>
    <w:lvl w:ilvl="0">
      <w:start w:val="1"/>
      <w:numFmt w:val="decimal"/>
      <w:lvlText w:val="%1."/>
      <w:lvlJc w:val="left"/>
      <w:pPr>
        <w:ind w:left="1065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3">
    <w:nsid w:val="786D343C"/>
    <w:multiLevelType w:val="hybridMultilevel"/>
    <w:tmpl w:val="B0564224"/>
    <w:lvl w:ilvl="0" w:tplc="748CB67A">
      <w:start w:val="1"/>
      <w:numFmt w:val="decimal"/>
      <w:lvlText w:val="%1.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C43C1"/>
    <w:rsid w:val="00021DB8"/>
    <w:rsid w:val="000456BD"/>
    <w:rsid w:val="00067F56"/>
    <w:rsid w:val="00081445"/>
    <w:rsid w:val="000A2DDD"/>
    <w:rsid w:val="000E472A"/>
    <w:rsid w:val="00123412"/>
    <w:rsid w:val="001573B1"/>
    <w:rsid w:val="001D1F8D"/>
    <w:rsid w:val="002564B6"/>
    <w:rsid w:val="003066E2"/>
    <w:rsid w:val="00317627"/>
    <w:rsid w:val="00326E76"/>
    <w:rsid w:val="0034577A"/>
    <w:rsid w:val="003720B4"/>
    <w:rsid w:val="003D4C2B"/>
    <w:rsid w:val="003E03A2"/>
    <w:rsid w:val="003E1D2A"/>
    <w:rsid w:val="003F5C29"/>
    <w:rsid w:val="00434543"/>
    <w:rsid w:val="00447EB8"/>
    <w:rsid w:val="00483EB6"/>
    <w:rsid w:val="005613A1"/>
    <w:rsid w:val="005A6403"/>
    <w:rsid w:val="005B2BD6"/>
    <w:rsid w:val="00611104"/>
    <w:rsid w:val="006142D2"/>
    <w:rsid w:val="00656B5F"/>
    <w:rsid w:val="00680B37"/>
    <w:rsid w:val="0070036D"/>
    <w:rsid w:val="00707719"/>
    <w:rsid w:val="007A6EEE"/>
    <w:rsid w:val="007B241D"/>
    <w:rsid w:val="007B7A54"/>
    <w:rsid w:val="007E5CAA"/>
    <w:rsid w:val="00805079"/>
    <w:rsid w:val="008C710E"/>
    <w:rsid w:val="008D2A71"/>
    <w:rsid w:val="00965217"/>
    <w:rsid w:val="00975A94"/>
    <w:rsid w:val="009772FA"/>
    <w:rsid w:val="00995360"/>
    <w:rsid w:val="009C43C1"/>
    <w:rsid w:val="009D5BA7"/>
    <w:rsid w:val="00A53074"/>
    <w:rsid w:val="00A574E4"/>
    <w:rsid w:val="00AE2B72"/>
    <w:rsid w:val="00B17B09"/>
    <w:rsid w:val="00BB4360"/>
    <w:rsid w:val="00BF0DAF"/>
    <w:rsid w:val="00CB4554"/>
    <w:rsid w:val="00CC6014"/>
    <w:rsid w:val="00D7278D"/>
    <w:rsid w:val="00D77C88"/>
    <w:rsid w:val="00D9489E"/>
    <w:rsid w:val="00E2056A"/>
    <w:rsid w:val="00EA2AD6"/>
    <w:rsid w:val="00EE0143"/>
    <w:rsid w:val="00F11342"/>
    <w:rsid w:val="00FF1635"/>
    <w:rsid w:val="00FF72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43C1"/>
    <w:rPr>
      <w:rFonts w:ascii="Times New Roman" w:eastAsia="Times New Roman" w:hAnsi="Times New Roman"/>
      <w:sz w:val="24"/>
      <w:szCs w:val="24"/>
      <w:lang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9C43C1"/>
    <w:pPr>
      <w:keepNext/>
      <w:jc w:val="both"/>
      <w:outlineLvl w:val="0"/>
    </w:pPr>
    <w:rPr>
      <w:b/>
      <w:bCs/>
      <w:sz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9C43C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C43C1"/>
    <w:rPr>
      <w:rFonts w:ascii="Times New Roman" w:hAnsi="Times New Roman" w:cs="Times New Roman"/>
      <w:b/>
      <w:bCs/>
      <w:sz w:val="24"/>
      <w:szCs w:val="24"/>
      <w:lang w:val="uk-UA"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9C43C1"/>
    <w:rPr>
      <w:rFonts w:ascii="Arial" w:hAnsi="Arial" w:cs="Arial"/>
      <w:b/>
      <w:bCs/>
      <w:i/>
      <w:iCs/>
      <w:sz w:val="28"/>
      <w:szCs w:val="28"/>
      <w:lang w:val="uk-UA" w:eastAsia="ru-RU"/>
    </w:rPr>
  </w:style>
  <w:style w:type="paragraph" w:styleId="Caption">
    <w:name w:val="caption"/>
    <w:basedOn w:val="Normal"/>
    <w:next w:val="Normal"/>
    <w:uiPriority w:val="99"/>
    <w:qFormat/>
    <w:rsid w:val="009C43C1"/>
    <w:pPr>
      <w:jc w:val="center"/>
    </w:pPr>
    <w:rPr>
      <w:b/>
      <w:i/>
      <w:noProof/>
      <w:sz w:val="32"/>
      <w:szCs w:val="20"/>
      <w:lang w:val="ru-RU"/>
    </w:rPr>
  </w:style>
  <w:style w:type="paragraph" w:styleId="BodyText">
    <w:name w:val="Body Text"/>
    <w:basedOn w:val="Normal"/>
    <w:link w:val="BodyTextChar"/>
    <w:uiPriority w:val="99"/>
    <w:semiHidden/>
    <w:rsid w:val="009C43C1"/>
    <w:rPr>
      <w:rFonts w:eastAsia="Calibri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9C43C1"/>
    <w:rPr>
      <w:rFonts w:ascii="Times New Roman" w:hAnsi="Times New Roman" w:cs="Times New Roman"/>
      <w:sz w:val="24"/>
      <w:szCs w:val="24"/>
      <w:lang w:val="uk-UA" w:eastAsia="ru-RU"/>
    </w:rPr>
  </w:style>
  <w:style w:type="paragraph" w:styleId="ListParagraph">
    <w:name w:val="List Paragraph"/>
    <w:basedOn w:val="Normal"/>
    <w:uiPriority w:val="99"/>
    <w:qFormat/>
    <w:rsid w:val="00AE2B7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D9489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9489E"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5497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</TotalTime>
  <Pages>1</Pages>
  <Words>1298</Words>
  <Characters>740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ПРОЄКТ</dc:title>
  <dc:subject/>
  <dc:creator>Пользователь</dc:creator>
  <cp:keywords/>
  <dc:description/>
  <cp:lastModifiedBy>admin</cp:lastModifiedBy>
  <cp:revision>4</cp:revision>
  <cp:lastPrinted>2020-05-06T07:17:00Z</cp:lastPrinted>
  <dcterms:created xsi:type="dcterms:W3CDTF">2020-05-08T06:07:00Z</dcterms:created>
  <dcterms:modified xsi:type="dcterms:W3CDTF">2020-05-12T10:23:00Z</dcterms:modified>
</cp:coreProperties>
</file>